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Babraham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Cambridgeshire, into lands of the late Sir Edmund Pole(q.v.).</w:t>
      </w:r>
    </w:p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21-298)</w:t>
      </w:r>
    </w:p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90A5D" w:rsidRDefault="00090A5D" w:rsidP="00090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6B2F86" w:rsidRPr="00090A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A5D" w:rsidRDefault="00090A5D" w:rsidP="00E71FC3">
      <w:pPr>
        <w:spacing w:after="0" w:line="240" w:lineRule="auto"/>
      </w:pPr>
      <w:r>
        <w:separator/>
      </w:r>
    </w:p>
  </w:endnote>
  <w:endnote w:type="continuationSeparator" w:id="0">
    <w:p w:rsidR="00090A5D" w:rsidRDefault="00090A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A5D" w:rsidRDefault="00090A5D" w:rsidP="00E71FC3">
      <w:pPr>
        <w:spacing w:after="0" w:line="240" w:lineRule="auto"/>
      </w:pPr>
      <w:r>
        <w:separator/>
      </w:r>
    </w:p>
  </w:footnote>
  <w:footnote w:type="continuationSeparator" w:id="0">
    <w:p w:rsidR="00090A5D" w:rsidRDefault="00090A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5D"/>
    <w:rsid w:val="00090A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4FCDC"/>
  <w15:chartTrackingRefBased/>
  <w15:docId w15:val="{3ACF9D00-9D91-43FA-93A6-C17F4A0E5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2016-03-01T22:23:00Z</dcterms:created>
  <dcterms:modified xsi:type="dcterms:W3CDTF">2016-03-01T22:25:00Z</dcterms:modified>
</cp:coreProperties>
</file>